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09E91" w14:textId="77777777" w:rsidR="008B1934" w:rsidRDefault="008B1934" w:rsidP="008B193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MILMAN</w:t>
      </w:r>
      <w:r>
        <w:rPr>
          <w:rFonts w:cs="Times New Roman"/>
          <w:szCs w:val="24"/>
        </w:rPr>
        <w:t xml:space="preserve">      (fl.1478)</w:t>
      </w:r>
    </w:p>
    <w:p w14:paraId="74B0206D" w14:textId="77777777" w:rsidR="008B1934" w:rsidRDefault="008B1934" w:rsidP="008B193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born in Calais.</w:t>
      </w:r>
    </w:p>
    <w:p w14:paraId="23D8EA43" w14:textId="77777777" w:rsidR="008B1934" w:rsidRDefault="008B1934" w:rsidP="008B1934">
      <w:pPr>
        <w:pStyle w:val="NoSpacing"/>
        <w:rPr>
          <w:rFonts w:cs="Times New Roman"/>
          <w:szCs w:val="24"/>
        </w:rPr>
      </w:pPr>
    </w:p>
    <w:p w14:paraId="539FDF22" w14:textId="77777777" w:rsidR="008B1934" w:rsidRDefault="008B1934" w:rsidP="008B1934">
      <w:pPr>
        <w:pStyle w:val="NoSpacing"/>
        <w:rPr>
          <w:rFonts w:cs="Times New Roman"/>
          <w:szCs w:val="24"/>
        </w:rPr>
      </w:pPr>
    </w:p>
    <w:p w14:paraId="3740108A" w14:textId="77777777" w:rsidR="008B1934" w:rsidRDefault="008B1934" w:rsidP="008B193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May1478</w:t>
      </w:r>
      <w:r>
        <w:rPr>
          <w:rFonts w:cs="Times New Roman"/>
          <w:szCs w:val="24"/>
        </w:rPr>
        <w:tab/>
        <w:t>He was granted letters of denization for him and his heirs.</w:t>
      </w:r>
    </w:p>
    <w:p w14:paraId="2FC75B45" w14:textId="77777777" w:rsidR="008B1934" w:rsidRDefault="008B1934" w:rsidP="008B193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1476-85 p.100)</w:t>
      </w:r>
    </w:p>
    <w:p w14:paraId="0E053771" w14:textId="77777777" w:rsidR="008B1934" w:rsidRDefault="008B1934" w:rsidP="008B1934">
      <w:pPr>
        <w:pStyle w:val="NoSpacing"/>
        <w:rPr>
          <w:rFonts w:cs="Times New Roman"/>
          <w:szCs w:val="24"/>
        </w:rPr>
      </w:pPr>
    </w:p>
    <w:p w14:paraId="792CA790" w14:textId="77777777" w:rsidR="008B1934" w:rsidRDefault="008B1934" w:rsidP="008B1934">
      <w:pPr>
        <w:pStyle w:val="NoSpacing"/>
        <w:rPr>
          <w:rFonts w:cs="Times New Roman"/>
          <w:szCs w:val="24"/>
        </w:rPr>
      </w:pPr>
    </w:p>
    <w:p w14:paraId="154CDD4B" w14:textId="41254463" w:rsidR="00BA00AB" w:rsidRPr="00EB3209" w:rsidRDefault="008B1934" w:rsidP="008B193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March 2023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1EF6C" w14:textId="77777777" w:rsidR="008B1934" w:rsidRDefault="008B1934" w:rsidP="009139A6">
      <w:r>
        <w:separator/>
      </w:r>
    </w:p>
  </w:endnote>
  <w:endnote w:type="continuationSeparator" w:id="0">
    <w:p w14:paraId="34F3F3B1" w14:textId="77777777" w:rsidR="008B1934" w:rsidRDefault="008B193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FAD1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34D4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49BC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25512" w14:textId="77777777" w:rsidR="008B1934" w:rsidRDefault="008B1934" w:rsidP="009139A6">
      <w:r>
        <w:separator/>
      </w:r>
    </w:p>
  </w:footnote>
  <w:footnote w:type="continuationSeparator" w:id="0">
    <w:p w14:paraId="57ED6E38" w14:textId="77777777" w:rsidR="008B1934" w:rsidRDefault="008B193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1B52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A0E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407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934"/>
    <w:rsid w:val="000666E0"/>
    <w:rsid w:val="002510B7"/>
    <w:rsid w:val="005C130B"/>
    <w:rsid w:val="00826F5C"/>
    <w:rsid w:val="008B1934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5909D"/>
  <w15:chartTrackingRefBased/>
  <w15:docId w15:val="{13922DB6-C94F-4C35-876B-3097940F0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2023-03-27T14:15:00Z</dcterms:created>
  <dcterms:modified xsi:type="dcterms:W3CDTF">2023-03-27T14:15:00Z</dcterms:modified>
</cp:coreProperties>
</file>